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4C9C2" w14:textId="77777777" w:rsidR="0098515A" w:rsidRDefault="0098515A" w:rsidP="009851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42DCFEE1" w14:textId="77777777" w:rsidR="0098515A" w:rsidRDefault="0098515A" w:rsidP="0098515A">
      <w:pPr>
        <w:rPr>
          <w:rFonts w:ascii="Times New Roman" w:hAnsi="Times New Roman" w:cs="Times New Roman"/>
          <w:sz w:val="24"/>
          <w:szCs w:val="24"/>
        </w:rPr>
      </w:pPr>
    </w:p>
    <w:p w14:paraId="332ACAB1" w14:textId="77777777" w:rsidR="0098515A" w:rsidRDefault="0098515A" w:rsidP="0098515A">
      <w:pPr>
        <w:rPr>
          <w:rFonts w:ascii="Times New Roman" w:hAnsi="Times New Roman" w:cs="Times New Roman"/>
          <w:sz w:val="24"/>
          <w:szCs w:val="24"/>
        </w:rPr>
      </w:pPr>
    </w:p>
    <w:p w14:paraId="0BAEB0AF" w14:textId="77777777" w:rsidR="0098515A" w:rsidRDefault="0098515A" w:rsidP="009851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Nov.1414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appointed Sheriff of Somerset and Dorset.    </w:t>
      </w:r>
    </w:p>
    <w:p w14:paraId="47BCEEE2" w14:textId="77777777" w:rsidR="0098515A" w:rsidRDefault="0098515A" w:rsidP="0098515A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1413-22 p.71)</w:t>
      </w:r>
    </w:p>
    <w:p w14:paraId="36252E9E" w14:textId="77777777" w:rsidR="0098515A" w:rsidRDefault="0098515A" w:rsidP="0098515A">
      <w:pPr>
        <w:rPr>
          <w:rFonts w:ascii="Times New Roman" w:hAnsi="Times New Roman" w:cs="Times New Roman"/>
          <w:sz w:val="24"/>
          <w:szCs w:val="24"/>
        </w:rPr>
      </w:pPr>
    </w:p>
    <w:p w14:paraId="4B7A270F" w14:textId="77777777" w:rsidR="0098515A" w:rsidRDefault="0098515A" w:rsidP="0098515A">
      <w:pPr>
        <w:rPr>
          <w:rFonts w:ascii="Times New Roman" w:hAnsi="Times New Roman" w:cs="Times New Roman"/>
          <w:sz w:val="24"/>
          <w:szCs w:val="24"/>
        </w:rPr>
      </w:pPr>
    </w:p>
    <w:p w14:paraId="2839451D" w14:textId="77777777" w:rsidR="0098515A" w:rsidRDefault="0098515A" w:rsidP="009851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October 2021</w:t>
      </w:r>
    </w:p>
    <w:p w14:paraId="61B3208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49F2F" w14:textId="77777777" w:rsidR="0098515A" w:rsidRDefault="0098515A" w:rsidP="009139A6">
      <w:r>
        <w:separator/>
      </w:r>
    </w:p>
  </w:endnote>
  <w:endnote w:type="continuationSeparator" w:id="0">
    <w:p w14:paraId="41CA2F4E" w14:textId="77777777" w:rsidR="0098515A" w:rsidRDefault="009851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70F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D39E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76A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3A406" w14:textId="77777777" w:rsidR="0098515A" w:rsidRDefault="0098515A" w:rsidP="009139A6">
      <w:r>
        <w:separator/>
      </w:r>
    </w:p>
  </w:footnote>
  <w:footnote w:type="continuationSeparator" w:id="0">
    <w:p w14:paraId="5B735AEB" w14:textId="77777777" w:rsidR="0098515A" w:rsidRDefault="009851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9E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ED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8C0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15A"/>
    <w:rsid w:val="000666E0"/>
    <w:rsid w:val="002510B7"/>
    <w:rsid w:val="005C130B"/>
    <w:rsid w:val="00826F5C"/>
    <w:rsid w:val="009139A6"/>
    <w:rsid w:val="009448BB"/>
    <w:rsid w:val="0098515A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1E3E5"/>
  <w15:chartTrackingRefBased/>
  <w15:docId w15:val="{FB936AA5-CED7-40D9-9163-1FED0188A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15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2021-12-10T20:12:00Z</dcterms:created>
  <dcterms:modified xsi:type="dcterms:W3CDTF">2021-12-10T20:12:00Z</dcterms:modified>
</cp:coreProperties>
</file>